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0F0109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proofErr w:type="spellStart"/>
            <w:r w:rsidR="000F0109">
              <w:rPr>
                <w:rFonts w:ascii="Arial" w:hAnsi="Arial" w:cs="Arial"/>
              </w:rPr>
              <w:t>Kolpack</w:t>
            </w:r>
            <w:proofErr w:type="spellEnd"/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5964B3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1E7408">
              <w:rPr>
                <w:rFonts w:ascii="Myriad Pro" w:hAnsi="Myriad Pro"/>
                <w:noProof/>
                <w:sz w:val="22"/>
              </w:rPr>
              <w:t>16.08.11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0F0109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7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0F0109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Anmeldung der neuen Mitarbeiter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5964B3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proofErr w:type="spellStart"/>
      <w:r w:rsidR="000F0109">
        <w:rPr>
          <w:rFonts w:ascii="Myriad Pro" w:hAnsi="Myriad Pro"/>
          <w:sz w:val="22"/>
        </w:rPr>
        <w:t>Kolpack</w:t>
      </w:r>
      <w:proofErr w:type="spellEnd"/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folgende Belege für unsere neuen Mitarbeiter. Frau Riemer hat mir mitgeteilt, dass ich </w:t>
      </w:r>
      <w:r w:rsidR="000F0109">
        <w:rPr>
          <w:rFonts w:ascii="Myriad Pro" w:hAnsi="Myriad Pro"/>
          <w:sz w:val="22"/>
        </w:rPr>
        <w:t xml:space="preserve">Frau Engling </w:t>
      </w:r>
      <w:r>
        <w:rPr>
          <w:rFonts w:ascii="Myriad Pro" w:hAnsi="Myriad Pro"/>
          <w:sz w:val="22"/>
        </w:rPr>
        <w:t xml:space="preserve">alle Auskünfte bis 02.08.2011 schicken soll. 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Frau </w:t>
      </w:r>
      <w:proofErr w:type="spellStart"/>
      <w:r>
        <w:rPr>
          <w:rFonts w:ascii="Myriad Pro" w:hAnsi="Myriad Pro"/>
          <w:sz w:val="22"/>
        </w:rPr>
        <w:t>Wakako</w:t>
      </w:r>
      <w:proofErr w:type="spellEnd"/>
      <w:r>
        <w:rPr>
          <w:rFonts w:ascii="Myriad Pro" w:hAnsi="Myriad Pro"/>
          <w:sz w:val="22"/>
        </w:rPr>
        <w:t xml:space="preserve"> Mori</w:t>
      </w:r>
      <w:r w:rsidR="00450198">
        <w:rPr>
          <w:rFonts w:ascii="Myriad Pro" w:hAnsi="Myriad Pro"/>
          <w:sz w:val="22"/>
        </w:rPr>
        <w:t xml:space="preserve"> (Arbeitsverhältnis von 01.07.2011)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Herr Rene Winkler</w:t>
      </w:r>
      <w:r w:rsidR="00450198">
        <w:rPr>
          <w:rFonts w:ascii="Myriad Pro" w:hAnsi="Myriad Pro"/>
          <w:sz w:val="22"/>
        </w:rPr>
        <w:t xml:space="preserve"> (Arbeitsverhältnis von 18.07.2011)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71257C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Krankenkassen-Stamm</w:t>
      </w:r>
    </w:p>
    <w:p w:rsidR="0071257C" w:rsidRDefault="000F0109" w:rsidP="000F0109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Kopie der Krankenkassenkarte </w:t>
      </w:r>
    </w:p>
    <w:p w:rsidR="000F0109" w:rsidRDefault="000F0109" w:rsidP="000F0109">
      <w:pPr>
        <w:pStyle w:val="Textkrper"/>
        <w:spacing w:after="0" w:line="240" w:lineRule="auto"/>
        <w:ind w:left="720" w:firstLine="0"/>
        <w:rPr>
          <w:rFonts w:ascii="Myriad Pro" w:hAnsi="Myriad Pro"/>
          <w:sz w:val="22"/>
        </w:rPr>
      </w:pPr>
    </w:p>
    <w:p w:rsidR="0071257C" w:rsidRDefault="000F0109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Ich habe eine Frage über Anmeldung der Krankenkasse der neuen Mitarbeiter. Ich</w:t>
      </w:r>
      <w:r w:rsidR="001E7408">
        <w:rPr>
          <w:rFonts w:ascii="Myriad Pro" w:hAnsi="Myriad Pro"/>
          <w:sz w:val="22"/>
        </w:rPr>
        <w:t xml:space="preserve"> dachte, dass Frau Engling für die Anmeldung sorgt und </w:t>
      </w:r>
      <w:r>
        <w:rPr>
          <w:rFonts w:ascii="Myriad Pro" w:hAnsi="Myriad Pro"/>
          <w:sz w:val="22"/>
        </w:rPr>
        <w:t>Ich Krankenkasse nicht mich selbst abmelden soll, aber heute hat Herr Winkler mir mitgeteilt, dass er von seiner Krankenkasse</w:t>
      </w:r>
      <w:r w:rsidR="001E7408">
        <w:rPr>
          <w:rFonts w:ascii="Myriad Pro" w:hAnsi="Myriad Pro"/>
          <w:sz w:val="22"/>
        </w:rPr>
        <w:t xml:space="preserve"> mitgeteilt wurde, dass er selbst</w:t>
      </w:r>
      <w:r>
        <w:rPr>
          <w:rFonts w:ascii="Myriad Pro" w:hAnsi="Myriad Pro"/>
          <w:sz w:val="22"/>
        </w:rPr>
        <w:t xml:space="preserve"> der Krankenkassenbeitrage bezahlen muss. (145-€ pro Monat oder so). Können Sie mir helfen, was ich für Anmeldung der Krankenkasse machen soll?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5A0119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109" w:rsidRDefault="000F0109">
      <w:r>
        <w:separator/>
      </w:r>
    </w:p>
  </w:endnote>
  <w:endnote w:type="continuationSeparator" w:id="0">
    <w:p w:rsidR="000F0109" w:rsidRDefault="000F0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109" w:rsidRDefault="000F0109">
      <w:r>
        <w:separator/>
      </w:r>
    </w:p>
  </w:footnote>
  <w:footnote w:type="continuationSeparator" w:id="0">
    <w:p w:rsidR="000F0109" w:rsidRDefault="000F0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109" w:rsidRDefault="000F0109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5964B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0F0109" w:rsidRPr="00C0004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0F010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0F010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0F0109" w:rsidRDefault="000F0109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0F010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0F010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0F0109" w:rsidRDefault="000F0109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0F010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0F010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0F0109" w:rsidRDefault="000F0109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F0109"/>
    <w:rsid w:val="0013704C"/>
    <w:rsid w:val="00190AB2"/>
    <w:rsid w:val="001E7408"/>
    <w:rsid w:val="00293289"/>
    <w:rsid w:val="002D75DE"/>
    <w:rsid w:val="004251D6"/>
    <w:rsid w:val="00450198"/>
    <w:rsid w:val="00512759"/>
    <w:rsid w:val="005964B3"/>
    <w:rsid w:val="005A0119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C00049"/>
    <w:rsid w:val="00C07B66"/>
    <w:rsid w:val="00C7048E"/>
    <w:rsid w:val="00CF75FA"/>
    <w:rsid w:val="00D30C6D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175</Words>
  <Characters>1305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1478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2011-08-16T15:23:00Z</cp:lastPrinted>
  <dcterms:created xsi:type="dcterms:W3CDTF">2011-08-16T15:26:00Z</dcterms:created>
  <dcterms:modified xsi:type="dcterms:W3CDTF">2011-08-16T15:26:00Z</dcterms:modified>
</cp:coreProperties>
</file>